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72A5E" w14:textId="74A39AAD" w:rsidR="00EC481A" w:rsidRPr="004974CB" w:rsidRDefault="000E3FED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525E316E" wp14:editId="5487B124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6B81325C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343" w:type="dxa"/>
        <w:tblLook w:val="04A0" w:firstRow="1" w:lastRow="0" w:firstColumn="1" w:lastColumn="0" w:noHBand="0" w:noVBand="1"/>
      </w:tblPr>
      <w:tblGrid>
        <w:gridCol w:w="2526"/>
        <w:gridCol w:w="7817"/>
      </w:tblGrid>
      <w:tr w:rsidR="00EC481A" w:rsidRPr="002A17D3" w14:paraId="044FA70D" w14:textId="77777777" w:rsidTr="002A4B50">
        <w:trPr>
          <w:trHeight w:val="586"/>
        </w:trPr>
        <w:tc>
          <w:tcPr>
            <w:tcW w:w="10343" w:type="dxa"/>
            <w:gridSpan w:val="2"/>
            <w:vAlign w:val="center"/>
          </w:tcPr>
          <w:p w14:paraId="5675E7EF" w14:textId="77777777" w:rsidR="00EC481A" w:rsidRPr="002A17D3" w:rsidRDefault="00FD6C78" w:rsidP="00533567">
            <w:pPr>
              <w:ind w:left="720" w:hanging="72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Monday 20</w:t>
            </w:r>
            <w:r w:rsidRPr="00FD6C78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April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</w:tc>
      </w:tr>
      <w:tr w:rsidR="00EC481A" w:rsidRPr="002A17D3" w14:paraId="2AADF476" w14:textId="77777777" w:rsidTr="002A4B50">
        <w:trPr>
          <w:trHeight w:val="1100"/>
        </w:trPr>
        <w:tc>
          <w:tcPr>
            <w:tcW w:w="2526" w:type="dxa"/>
          </w:tcPr>
          <w:p w14:paraId="7EC84E6C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817" w:type="dxa"/>
          </w:tcPr>
          <w:p w14:paraId="657587FB" w14:textId="77777777" w:rsidR="00EC481A" w:rsidRPr="002A17D3" w:rsidRDefault="00EC481A" w:rsidP="0053356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68EEA709" w14:textId="77777777" w:rsidR="00EC481A" w:rsidRDefault="00EC481A" w:rsidP="0053356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268AF1F7" w14:textId="77777777" w:rsidR="00EC481A" w:rsidRDefault="00EC481A" w:rsidP="0053356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  <w:p w14:paraId="3B716793" w14:textId="77777777" w:rsidR="00EC481A" w:rsidRDefault="008B28E4" w:rsidP="00533567">
            <w:pPr>
              <w:rPr>
                <w:rFonts w:ascii="Comic Sans MS" w:hAnsi="Comic Sans MS"/>
                <w:sz w:val="24"/>
              </w:rPr>
            </w:pPr>
            <w:hyperlink r:id="rId6" w:history="1">
              <w:r w:rsidR="00EC481A" w:rsidRPr="00102C77">
                <w:rPr>
                  <w:rStyle w:val="Hyperlink"/>
                  <w:rFonts w:ascii="Comic Sans MS" w:hAnsi="Comic Sans MS"/>
                  <w:sz w:val="24"/>
                </w:rPr>
                <w:t>www.youtube.com/user/thebodycoach1</w:t>
              </w:r>
            </w:hyperlink>
          </w:p>
          <w:p w14:paraId="089F39E3" w14:textId="77777777" w:rsidR="006A0AB2" w:rsidRDefault="006A0AB2" w:rsidP="00533567">
            <w:pPr>
              <w:rPr>
                <w:rFonts w:ascii="Comic Sans MS" w:hAnsi="Comic Sans MS"/>
                <w:sz w:val="24"/>
              </w:rPr>
            </w:pPr>
          </w:p>
          <w:p w14:paraId="5F7C77E1" w14:textId="77777777" w:rsidR="006A0AB2" w:rsidRDefault="006A0AB2" w:rsidP="0053356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anchor distT="0" distB="0" distL="114300" distR="114300" simplePos="0" relativeHeight="251657216" behindDoc="1" locked="0" layoutInCell="1" allowOverlap="1" wp14:anchorId="029B32FD" wp14:editId="16FFC837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982980" cy="962025"/>
                  <wp:effectExtent l="19050" t="0" r="7620" b="0"/>
                  <wp:wrapTight wrapText="bothSides">
                    <wp:wrapPolygon edited="0">
                      <wp:start x="-419" y="0"/>
                      <wp:lineTo x="-419" y="21386"/>
                      <wp:lineTo x="21767" y="21386"/>
                      <wp:lineTo x="21767" y="0"/>
                      <wp:lineTo x="-419" y="0"/>
                    </wp:wrapPolygon>
                  </wp:wrapTight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50FD857" w14:textId="77777777" w:rsidR="006A0AB2" w:rsidRDefault="006A0AB2" w:rsidP="00533567">
            <w:pPr>
              <w:rPr>
                <w:rFonts w:ascii="Comic Sans MS" w:hAnsi="Comic Sans MS"/>
                <w:sz w:val="24"/>
              </w:rPr>
            </w:pPr>
          </w:p>
          <w:p w14:paraId="0BEB6723" w14:textId="77777777" w:rsidR="006A0AB2" w:rsidRDefault="006A0AB2" w:rsidP="00533567">
            <w:pPr>
              <w:rPr>
                <w:rFonts w:ascii="Comic Sans MS" w:hAnsi="Comic Sans MS"/>
                <w:sz w:val="24"/>
              </w:rPr>
            </w:pPr>
          </w:p>
          <w:p w14:paraId="60E061E9" w14:textId="77777777" w:rsidR="006A0AB2" w:rsidRDefault="006A0AB2" w:rsidP="00533567">
            <w:pPr>
              <w:rPr>
                <w:rFonts w:ascii="Comic Sans MS" w:hAnsi="Comic Sans MS"/>
                <w:sz w:val="24"/>
              </w:rPr>
            </w:pPr>
          </w:p>
          <w:p w14:paraId="1B190A54" w14:textId="77777777" w:rsidR="006A0AB2" w:rsidRPr="002A17D3" w:rsidRDefault="006A0AB2" w:rsidP="0053356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This QR code will take you straight to the website. </w:t>
            </w:r>
          </w:p>
        </w:tc>
      </w:tr>
      <w:tr w:rsidR="00EC481A" w:rsidRPr="002A17D3" w14:paraId="76F596C9" w14:textId="77777777" w:rsidTr="002A4B50">
        <w:trPr>
          <w:trHeight w:val="1084"/>
        </w:trPr>
        <w:tc>
          <w:tcPr>
            <w:tcW w:w="2526" w:type="dxa"/>
          </w:tcPr>
          <w:p w14:paraId="6E881254" w14:textId="77777777" w:rsidR="00EC481A" w:rsidRPr="002F7DC9" w:rsidRDefault="00EC481A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2F7DC9">
              <w:rPr>
                <w:rFonts w:ascii="Comic Sans MS" w:hAnsi="Comic Sans MS"/>
                <w:b/>
                <w:sz w:val="24"/>
              </w:rPr>
              <w:t>– 11am</w:t>
            </w:r>
          </w:p>
        </w:tc>
        <w:tc>
          <w:tcPr>
            <w:tcW w:w="7817" w:type="dxa"/>
          </w:tcPr>
          <w:p w14:paraId="75341AF2" w14:textId="77777777" w:rsidR="00EC481A" w:rsidRDefault="00A75AF3" w:rsidP="00533567">
            <w:pPr>
              <w:pStyle w:val="ListParagraph"/>
              <w:ind w:left="26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Maths. Coordinates revision lesson 1.</w:t>
            </w:r>
          </w:p>
          <w:p w14:paraId="6AFAAE9F" w14:textId="77777777" w:rsidR="00A75AF3" w:rsidRPr="00A75AF3" w:rsidRDefault="00A75AF3" w:rsidP="00A75AF3">
            <w:pPr>
              <w:rPr>
                <w:rFonts w:ascii="Comic Sans MS" w:hAnsi="Comic Sans MS"/>
                <w:sz w:val="24"/>
                <w:szCs w:val="24"/>
              </w:rPr>
            </w:pPr>
            <w:r w:rsidRPr="00A75AF3">
              <w:rPr>
                <w:rFonts w:ascii="Comic Sans MS" w:hAnsi="Comic Sans MS"/>
                <w:sz w:val="24"/>
                <w:szCs w:val="24"/>
              </w:rPr>
              <w:t>Work through the coordinates</w:t>
            </w:r>
            <w:r w:rsidR="0067171C">
              <w:rPr>
                <w:rFonts w:ascii="Comic Sans MS" w:hAnsi="Comic Sans MS"/>
                <w:sz w:val="24"/>
                <w:szCs w:val="24"/>
              </w:rPr>
              <w:t xml:space="preserve"> presentation either using the </w:t>
            </w:r>
            <w:proofErr w:type="spellStart"/>
            <w:r w:rsidR="0067171C">
              <w:rPr>
                <w:rFonts w:ascii="Comic Sans MS" w:hAnsi="Comic Sans MS"/>
                <w:sz w:val="24"/>
                <w:szCs w:val="24"/>
              </w:rPr>
              <w:t>ActivI</w:t>
            </w:r>
            <w:r w:rsidRPr="00A75AF3">
              <w:rPr>
                <w:rFonts w:ascii="Comic Sans MS" w:hAnsi="Comic Sans MS"/>
                <w:sz w:val="24"/>
                <w:szCs w:val="24"/>
              </w:rPr>
              <w:t>nspire</w:t>
            </w:r>
            <w:proofErr w:type="spellEnd"/>
            <w:r w:rsidRPr="00A75AF3">
              <w:rPr>
                <w:rFonts w:ascii="Comic Sans MS" w:hAnsi="Comic Sans MS"/>
                <w:sz w:val="24"/>
                <w:szCs w:val="24"/>
              </w:rPr>
              <w:t xml:space="preserve"> flipchart ( a free version of this software is available to download online (</w:t>
            </w:r>
            <w:hyperlink r:id="rId8" w:history="1">
              <w:r w:rsidRPr="00A75AF3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https://support.prometheanworld.com/article/1052/</w:t>
              </w:r>
            </w:hyperlink>
            <w:r w:rsidRPr="00A75AF3">
              <w:rPr>
                <w:rFonts w:ascii="Comic Sans MS" w:hAnsi="Comic Sans MS"/>
                <w:sz w:val="24"/>
                <w:szCs w:val="24"/>
              </w:rPr>
              <w:t xml:space="preserve"> ) or by watching it on YouTube using the link below:</w:t>
            </w:r>
          </w:p>
          <w:p w14:paraId="2E09FB94" w14:textId="77777777" w:rsidR="00A75AF3" w:rsidRPr="00A75AF3" w:rsidRDefault="008B28E4" w:rsidP="00A75AF3">
            <w:pPr>
              <w:rPr>
                <w:rFonts w:ascii="Comic Sans MS" w:hAnsi="Comic Sans MS"/>
                <w:sz w:val="24"/>
                <w:szCs w:val="24"/>
              </w:rPr>
            </w:pPr>
            <w:hyperlink r:id="rId9" w:history="1">
              <w:r w:rsidR="00A75AF3" w:rsidRPr="00A75AF3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https://youtu.be/Iwa0li33q_M</w:t>
              </w:r>
            </w:hyperlink>
          </w:p>
          <w:p w14:paraId="5005334F" w14:textId="77777777" w:rsidR="00A75AF3" w:rsidRPr="00A75AF3" w:rsidRDefault="00A75AF3" w:rsidP="00A75AF3">
            <w:pPr>
              <w:rPr>
                <w:rFonts w:ascii="Comic Sans MS" w:hAnsi="Comic Sans MS"/>
                <w:sz w:val="24"/>
                <w:szCs w:val="24"/>
              </w:rPr>
            </w:pPr>
            <w:r w:rsidRPr="00A75AF3">
              <w:rPr>
                <w:rFonts w:ascii="Comic Sans MS" w:hAnsi="Comic Sans MS"/>
                <w:sz w:val="24"/>
                <w:szCs w:val="24"/>
              </w:rPr>
              <w:t xml:space="preserve">Note: each slide will only show for 10s before moving on so you will need to pause the video until you have completed each slide. </w:t>
            </w:r>
            <w:r w:rsidRPr="00A75AF3">
              <w:rPr>
                <w:rFonts w:ascii="Segoe UI Emoji" w:eastAsia="Segoe UI Emoji" w:hAnsi="Segoe UI Emoji" w:cs="Segoe UI Emoji"/>
                <w:sz w:val="24"/>
                <w:szCs w:val="24"/>
              </w:rPr>
              <w:t>😊</w:t>
            </w:r>
            <w:r w:rsidRPr="00A75AF3">
              <w:rPr>
                <w:rFonts w:ascii="Comic Sans MS" w:hAnsi="Comic Sans MS"/>
                <w:sz w:val="24"/>
                <w:szCs w:val="24"/>
              </w:rPr>
              <w:t>.</w:t>
            </w:r>
          </w:p>
          <w:p w14:paraId="728E2FAB" w14:textId="77777777" w:rsidR="00A75AF3" w:rsidRPr="00A75AF3" w:rsidRDefault="00A75AF3" w:rsidP="00A75AF3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A75AF3">
              <w:rPr>
                <w:rFonts w:ascii="Comic Sans MS" w:hAnsi="Comic Sans MS"/>
                <w:sz w:val="24"/>
                <w:szCs w:val="24"/>
                <w:u w:val="single"/>
              </w:rPr>
              <w:t>Activity.</w:t>
            </w:r>
          </w:p>
          <w:p w14:paraId="53C7A862" w14:textId="77777777" w:rsidR="00A75AF3" w:rsidRPr="00A75AF3" w:rsidRDefault="00A75AF3" w:rsidP="00A75AF3">
            <w:pPr>
              <w:rPr>
                <w:rFonts w:ascii="Comic Sans MS" w:hAnsi="Comic Sans MS"/>
                <w:sz w:val="24"/>
                <w:szCs w:val="24"/>
              </w:rPr>
            </w:pPr>
            <w:r w:rsidRPr="00A75AF3">
              <w:rPr>
                <w:rFonts w:ascii="Comic Sans MS" w:hAnsi="Comic Sans MS"/>
                <w:sz w:val="24"/>
                <w:szCs w:val="24"/>
              </w:rPr>
              <w:t>Print the activity sheet for your maths group and complete the coordinates challenge. This can be found on the website and it</w:t>
            </w:r>
            <w:r w:rsidR="003A52CA">
              <w:rPr>
                <w:rFonts w:ascii="Comic Sans MS" w:hAnsi="Comic Sans MS"/>
                <w:sz w:val="24"/>
                <w:szCs w:val="24"/>
              </w:rPr>
              <w:t>’s</w:t>
            </w:r>
            <w:r w:rsidRPr="00A75AF3">
              <w:rPr>
                <w:rFonts w:ascii="Comic Sans MS" w:hAnsi="Comic Sans MS"/>
                <w:sz w:val="24"/>
                <w:szCs w:val="24"/>
              </w:rPr>
              <w:t xml:space="preserve"> called maths activities 20.04.20.</w:t>
            </w:r>
          </w:p>
          <w:p w14:paraId="2D939BC8" w14:textId="77777777" w:rsidR="00A75AF3" w:rsidRPr="00A75AF3" w:rsidRDefault="00A75AF3" w:rsidP="00A75AF3">
            <w:pPr>
              <w:rPr>
                <w:rFonts w:ascii="Comic Sans MS" w:hAnsi="Comic Sans MS"/>
                <w:sz w:val="24"/>
                <w:szCs w:val="24"/>
              </w:rPr>
            </w:pPr>
            <w:r w:rsidRPr="00A75AF3">
              <w:rPr>
                <w:rFonts w:ascii="Comic Sans MS" w:hAnsi="Comic Sans MS"/>
                <w:sz w:val="24"/>
                <w:szCs w:val="24"/>
              </w:rPr>
              <w:t>Orange: * sheet Yellow: ** sheet Green/Purple: *** sheet.</w:t>
            </w:r>
          </w:p>
          <w:p w14:paraId="12CC1BE1" w14:textId="77777777" w:rsidR="00A75AF3" w:rsidRPr="00A75AF3" w:rsidRDefault="00A75AF3" w:rsidP="00A75AF3">
            <w:pPr>
              <w:rPr>
                <w:rFonts w:ascii="Comic Sans MS" w:hAnsi="Comic Sans MS"/>
                <w:sz w:val="24"/>
                <w:szCs w:val="24"/>
              </w:rPr>
            </w:pPr>
            <w:r w:rsidRPr="00A75AF3">
              <w:rPr>
                <w:rFonts w:ascii="Comic Sans MS" w:hAnsi="Comic Sans MS"/>
                <w:b/>
                <w:bCs/>
                <w:sz w:val="24"/>
                <w:szCs w:val="24"/>
              </w:rPr>
              <w:t>If you don’t have access to a printer, draw a grid on a page in your blue times table book instead. You can show me your work when we get back to school</w:t>
            </w:r>
            <w:r w:rsidRPr="00A75AF3">
              <w:rPr>
                <w:rFonts w:ascii="Segoe UI Emoji" w:eastAsia="Segoe UI Emoji" w:hAnsi="Segoe UI Emoji" w:cs="Segoe UI Emoji"/>
                <w:sz w:val="24"/>
                <w:szCs w:val="24"/>
              </w:rPr>
              <w:t>😊</w:t>
            </w:r>
            <w:r w:rsidRPr="00A75AF3">
              <w:rPr>
                <w:rFonts w:ascii="Comic Sans MS" w:hAnsi="Comic Sans MS"/>
                <w:sz w:val="24"/>
                <w:szCs w:val="24"/>
              </w:rPr>
              <w:t>.</w:t>
            </w:r>
          </w:p>
          <w:p w14:paraId="3B564082" w14:textId="77777777" w:rsidR="00A75AF3" w:rsidRPr="0082144C" w:rsidRDefault="00A75AF3" w:rsidP="00533567">
            <w:pPr>
              <w:pStyle w:val="ListParagraph"/>
              <w:ind w:left="26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481A" w:rsidRPr="002A17D3" w14:paraId="00CED10E" w14:textId="77777777" w:rsidTr="002A4B50">
        <w:trPr>
          <w:trHeight w:val="1073"/>
        </w:trPr>
        <w:tc>
          <w:tcPr>
            <w:tcW w:w="2526" w:type="dxa"/>
          </w:tcPr>
          <w:p w14:paraId="46A69BE0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7817" w:type="dxa"/>
          </w:tcPr>
          <w:p w14:paraId="00B6A7C9" w14:textId="77777777" w:rsidR="00EC481A" w:rsidRDefault="003A52CA" w:rsidP="005335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English. Instructions and Explanations. Week 1: Instructions</w:t>
            </w:r>
            <w:r w:rsidR="004D3B4D">
              <w:rPr>
                <w:rFonts w:ascii="Comic Sans MS" w:hAnsi="Comic Sans MS"/>
                <w:sz w:val="24"/>
                <w:szCs w:val="24"/>
              </w:rPr>
              <w:t>. Lesson 1</w:t>
            </w:r>
          </w:p>
          <w:p w14:paraId="7A4F8177" w14:textId="435DA49D" w:rsidR="003A52CA" w:rsidRDefault="003A52CA" w:rsidP="005335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Work through the PPT for Monday. </w:t>
            </w:r>
            <w:r w:rsidR="000E3FED">
              <w:rPr>
                <w:rFonts w:ascii="Comic Sans MS" w:hAnsi="Comic Sans MS"/>
                <w:sz w:val="24"/>
                <w:szCs w:val="24"/>
              </w:rPr>
              <w:t xml:space="preserve">You can find the presentation for this week on YouTube </w:t>
            </w:r>
            <w:hyperlink r:id="rId10" w:history="1">
              <w:r w:rsidR="000E3FED" w:rsidRPr="000E3FED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https://youtu.be/f3ViKy9d4N0</w:t>
              </w:r>
            </w:hyperlink>
          </w:p>
          <w:p w14:paraId="57269BF4" w14:textId="77777777" w:rsidR="003A52CA" w:rsidRDefault="003A52CA" w:rsidP="005335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Task 1: Think of as many different examples of instructions as you can</w:t>
            </w:r>
          </w:p>
          <w:p w14:paraId="7F39D067" w14:textId="77777777" w:rsidR="003A52CA" w:rsidRDefault="003A52CA" w:rsidP="005335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Task 2: Find some instructions in your house (this may be a recipe, game instructions, science experiments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etc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) and read them.</w:t>
            </w:r>
          </w:p>
          <w:p w14:paraId="67FD0DC8" w14:textId="77777777" w:rsidR="003A52CA" w:rsidRDefault="003A52CA" w:rsidP="005335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Task 3: Make notes on the structural and language featur</w:t>
            </w:r>
            <w:r w:rsidR="002F231C">
              <w:rPr>
                <w:rFonts w:ascii="Comic Sans MS" w:hAnsi="Comic Sans MS"/>
                <w:sz w:val="24"/>
                <w:szCs w:val="24"/>
              </w:rPr>
              <w:t xml:space="preserve">es of your set of instructions, using the PPT to help remind you of what you are looking for. </w:t>
            </w:r>
          </w:p>
          <w:p w14:paraId="72068FFD" w14:textId="77777777" w:rsidR="003A52CA" w:rsidRPr="00E91C32" w:rsidRDefault="003A52CA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481A" w:rsidRPr="002A17D3" w14:paraId="5B6BA3CD" w14:textId="77777777" w:rsidTr="002A4B50">
        <w:trPr>
          <w:trHeight w:val="557"/>
        </w:trPr>
        <w:tc>
          <w:tcPr>
            <w:tcW w:w="2526" w:type="dxa"/>
          </w:tcPr>
          <w:p w14:paraId="1936A82E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817" w:type="dxa"/>
          </w:tcPr>
          <w:p w14:paraId="60DEB8FD" w14:textId="77777777" w:rsidR="00EC481A" w:rsidRPr="002A17D3" w:rsidRDefault="00EC481A" w:rsidP="0053356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Chill out and enjoy your lunch. Don’t forget to wash up your plates or load the dishwasher. </w:t>
            </w:r>
          </w:p>
        </w:tc>
      </w:tr>
      <w:tr w:rsidR="008B28E4" w:rsidRPr="002A17D3" w14:paraId="69E42917" w14:textId="77777777" w:rsidTr="002A4B50">
        <w:trPr>
          <w:trHeight w:val="1848"/>
        </w:trPr>
        <w:tc>
          <w:tcPr>
            <w:tcW w:w="2526" w:type="dxa"/>
          </w:tcPr>
          <w:p w14:paraId="4B77E88E" w14:textId="77777777" w:rsidR="008B28E4" w:rsidRPr="002A17D3" w:rsidRDefault="008B28E4" w:rsidP="008B28E4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817" w:type="dxa"/>
          </w:tcPr>
          <w:p w14:paraId="10976682" w14:textId="3EEF7DA6" w:rsidR="008B28E4" w:rsidRDefault="008B28E4" w:rsidP="008B28E4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PE -</w:t>
            </w:r>
            <w:r>
              <w:rPr>
                <w:rFonts w:ascii="Comic Sans MS" w:hAnsi="Comic Sans MS"/>
                <w:sz w:val="24"/>
              </w:rPr>
              <w:t xml:space="preserve"> Look at the ideas </w:t>
            </w:r>
            <w:r>
              <w:rPr>
                <w:rFonts w:ascii="Comic Sans MS" w:hAnsi="Comic Sans MS"/>
                <w:sz w:val="24"/>
              </w:rPr>
              <w:t xml:space="preserve">for a ‘shake-up’ </w:t>
            </w:r>
            <w:r>
              <w:rPr>
                <w:rFonts w:ascii="Comic Sans MS" w:hAnsi="Comic Sans MS"/>
                <w:sz w:val="24"/>
              </w:rPr>
              <w:t xml:space="preserve">inspired by Disney at </w:t>
            </w:r>
            <w:r>
              <w:t xml:space="preserve"> </w:t>
            </w:r>
            <w:hyperlink r:id="rId11" w:history="1">
              <w:r w:rsidRPr="000112DA">
                <w:rPr>
                  <w:rStyle w:val="Hyperlink"/>
                  <w:rFonts w:ascii="Comic Sans MS" w:hAnsi="Comic Sans MS"/>
                  <w:sz w:val="24"/>
                </w:rPr>
                <w:t>nhs.uk/change4life/activities/indoor-activities</w:t>
              </w:r>
            </w:hyperlink>
            <w:r>
              <w:rPr>
                <w:rFonts w:ascii="Comic Sans MS" w:hAnsi="Comic Sans MS"/>
                <w:sz w:val="24"/>
              </w:rPr>
              <w:t xml:space="preserve">. </w:t>
            </w:r>
          </w:p>
          <w:p w14:paraId="1B444206" w14:textId="77777777" w:rsidR="008B28E4" w:rsidRPr="00CC0A21" w:rsidRDefault="008B28E4" w:rsidP="008B28E4">
            <w:pPr>
              <w:rPr>
                <w:rStyle w:val="Hyperlink"/>
                <w:rFonts w:ascii="Comic Sans MS" w:hAnsi="Comic Sans MS" w:cs="Arial"/>
                <w:color w:val="23527C"/>
                <w:sz w:val="24"/>
                <w:szCs w:val="24"/>
                <w:u w:val="none"/>
              </w:rPr>
            </w:pPr>
            <w:r w:rsidRPr="00CC0A21">
              <w:rPr>
                <w:rFonts w:ascii="Comic Sans MS" w:hAnsi="Comic Sans MS"/>
                <w:sz w:val="24"/>
                <w:szCs w:val="24"/>
              </w:rPr>
              <w:fldChar w:fldCharType="begin"/>
            </w:r>
            <w:r w:rsidRPr="00CC0A21">
              <w:rPr>
                <w:rFonts w:ascii="Comic Sans MS" w:hAnsi="Comic Sans MS"/>
                <w:sz w:val="24"/>
                <w:szCs w:val="24"/>
              </w:rPr>
              <w:instrText xml:space="preserve"> HYPERLINK "https://www.nhs.uk/10-minute-shake-up/shake-ups/jungle-jig-with-nala-and-simba" </w:instrText>
            </w:r>
            <w:r w:rsidRPr="00CC0A21">
              <w:rPr>
                <w:rFonts w:ascii="Comic Sans MS" w:hAnsi="Comic Sans MS"/>
                <w:sz w:val="24"/>
                <w:szCs w:val="24"/>
              </w:rPr>
              <w:fldChar w:fldCharType="separate"/>
            </w:r>
            <w:r w:rsidRPr="00CC0A21">
              <w:rPr>
                <w:rFonts w:ascii="Comic Sans MS" w:hAnsi="Comic Sans MS" w:cs="Arial"/>
                <w:color w:val="23527C"/>
                <w:sz w:val="24"/>
                <w:szCs w:val="24"/>
              </w:rPr>
              <w:fldChar w:fldCharType="begin"/>
            </w:r>
            <w:r w:rsidRPr="00CC0A21">
              <w:rPr>
                <w:rFonts w:ascii="Comic Sans MS" w:hAnsi="Comic Sans MS" w:cs="Arial"/>
                <w:color w:val="23527C"/>
                <w:sz w:val="24"/>
                <w:szCs w:val="24"/>
              </w:rPr>
              <w:instrText xml:space="preserve"> INCLUDEPICTURE "https://digitalcampaignsstorage.blob.core.windows.net/change4life/production/shake_up/image/130/d6c44728877e99a4434229f5013ead9b.jpg" \* MERGEFORMATINET </w:instrText>
            </w:r>
            <w:r w:rsidRPr="00CC0A21">
              <w:rPr>
                <w:rFonts w:ascii="Comic Sans MS" w:hAnsi="Comic Sans MS" w:cs="Arial"/>
                <w:color w:val="23527C"/>
                <w:sz w:val="24"/>
                <w:szCs w:val="24"/>
              </w:rPr>
              <w:fldChar w:fldCharType="separate"/>
            </w:r>
            <w:r w:rsidRPr="00CC0A21">
              <w:rPr>
                <w:rFonts w:ascii="Comic Sans MS" w:hAnsi="Comic Sans MS" w:cs="Arial"/>
                <w:noProof/>
                <w:color w:val="23527C"/>
                <w:sz w:val="24"/>
                <w:szCs w:val="24"/>
                <w:lang w:eastAsia="en-GB"/>
              </w:rPr>
              <w:drawing>
                <wp:inline distT="0" distB="0" distL="0" distR="0" wp14:anchorId="10754984" wp14:editId="40678245">
                  <wp:extent cx="2809875" cy="1556233"/>
                  <wp:effectExtent l="0" t="0" r="0" b="6350"/>
                  <wp:docPr id="1" name="Picture 1" descr="https://digitalcampaignsstorage.blob.core.windows.net/change4life/production/shake_up/image/130/d6c44728877e99a4434229f5013ead9b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digitalcampaignsstorage.blob.core.windows.net/change4life/production/shake_up/image/130/d6c44728877e99a4434229f5013ead9b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363" cy="1576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0A21">
              <w:rPr>
                <w:rFonts w:ascii="Comic Sans MS" w:hAnsi="Comic Sans MS" w:cs="Arial"/>
                <w:color w:val="23527C"/>
                <w:sz w:val="24"/>
                <w:szCs w:val="24"/>
              </w:rPr>
              <w:fldChar w:fldCharType="end"/>
            </w:r>
            <w:bookmarkStart w:id="0" w:name="_GoBack"/>
            <w:bookmarkEnd w:id="0"/>
          </w:p>
          <w:p w14:paraId="24A5ADE2" w14:textId="77777777" w:rsidR="008B28E4" w:rsidRPr="008B28E4" w:rsidRDefault="008B28E4" w:rsidP="008B28E4">
            <w:pPr>
              <w:pStyle w:val="Heading3"/>
              <w:spacing w:before="0" w:line="378" w:lineRule="atLeast"/>
              <w:outlineLvl w:val="2"/>
              <w:rPr>
                <w:rFonts w:ascii="Comic Sans MS" w:hAnsi="Comic Sans MS"/>
                <w:color w:val="auto"/>
                <w:sz w:val="32"/>
                <w:u w:val="single"/>
              </w:rPr>
            </w:pPr>
            <w:r w:rsidRPr="00CC0A21">
              <w:rPr>
                <w:rFonts w:ascii="Comic Sans MS" w:hAnsi="Comic Sans MS" w:cs="Arial"/>
                <w:color w:val="auto"/>
                <w:u w:val="single"/>
              </w:rPr>
              <w:t xml:space="preserve">Jungle Jig with </w:t>
            </w:r>
            <w:proofErr w:type="spellStart"/>
            <w:r w:rsidRPr="00CC0A21">
              <w:rPr>
                <w:rFonts w:ascii="Comic Sans MS" w:hAnsi="Comic Sans MS" w:cs="Arial"/>
                <w:color w:val="auto"/>
                <w:u w:val="single"/>
              </w:rPr>
              <w:t>Nala</w:t>
            </w:r>
            <w:proofErr w:type="spellEnd"/>
            <w:r w:rsidRPr="00CC0A21">
              <w:rPr>
                <w:rFonts w:ascii="Comic Sans MS" w:hAnsi="Comic Sans MS" w:cs="Arial"/>
                <w:color w:val="auto"/>
                <w:u w:val="single"/>
              </w:rPr>
              <w:t xml:space="preserve"> and Simba</w:t>
            </w:r>
          </w:p>
          <w:p w14:paraId="52217DCE" w14:textId="030C7871" w:rsidR="008B28E4" w:rsidRPr="00830A95" w:rsidRDefault="008B28E4" w:rsidP="008B28E4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8B28E4">
              <w:rPr>
                <w:rFonts w:ascii="Comic Sans MS" w:hAnsi="Comic Sans MS" w:cs="Arial"/>
                <w:sz w:val="24"/>
              </w:rPr>
              <w:t>Nala</w:t>
            </w:r>
            <w:proofErr w:type="spellEnd"/>
            <w:r w:rsidRPr="008B28E4">
              <w:rPr>
                <w:rFonts w:ascii="Comic Sans MS" w:hAnsi="Comic Sans MS" w:cs="Arial"/>
                <w:sz w:val="24"/>
              </w:rPr>
              <w:t xml:space="preserve"> and Simba are reunited in the jungle. Can you move to your own jungle beat?</w:t>
            </w:r>
            <w:r w:rsidRPr="00CC0A21">
              <w:rPr>
                <w:rFonts w:ascii="Comic Sans MS" w:hAnsi="Comic Sans MS"/>
              </w:rPr>
              <w:fldChar w:fldCharType="end"/>
            </w:r>
          </w:p>
        </w:tc>
      </w:tr>
      <w:tr w:rsidR="008B28E4" w:rsidRPr="002A17D3" w14:paraId="460B100E" w14:textId="77777777" w:rsidTr="002A4B50">
        <w:trPr>
          <w:trHeight w:val="300"/>
        </w:trPr>
        <w:tc>
          <w:tcPr>
            <w:tcW w:w="2526" w:type="dxa"/>
          </w:tcPr>
          <w:p w14:paraId="71094EB7" w14:textId="77777777" w:rsidR="008B28E4" w:rsidRPr="002A17D3" w:rsidRDefault="008B28E4" w:rsidP="008B28E4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817" w:type="dxa"/>
          </w:tcPr>
          <w:p w14:paraId="2A10A890" w14:textId="77777777" w:rsidR="008B28E4" w:rsidRPr="003E40F9" w:rsidRDefault="008B28E4" w:rsidP="008B28E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</w:rPr>
              <w:t xml:space="preserve">PICTURE NEWS - </w:t>
            </w:r>
            <w:r w:rsidRPr="003E40F9">
              <w:rPr>
                <w:rFonts w:ascii="Comic Sans MS" w:hAnsi="Comic Sans MS"/>
                <w:sz w:val="24"/>
                <w:szCs w:val="24"/>
              </w:rPr>
              <w:t xml:space="preserve">Take a look at this week’s Picture News Poster, Learning from Home Ideas and Assembly Resource. The big question is: </w:t>
            </w:r>
            <w:r w:rsidRPr="003E40F9">
              <w:rPr>
                <w:rFonts w:ascii="Comic Sans MS" w:hAnsi="Comic Sans MS"/>
                <w:b/>
                <w:sz w:val="24"/>
                <w:szCs w:val="24"/>
              </w:rPr>
              <w:t>Do you think people will travel less in the future?</w:t>
            </w:r>
          </w:p>
          <w:p w14:paraId="5C1F6E5C" w14:textId="77777777" w:rsidR="008B28E4" w:rsidRPr="003E40F9" w:rsidRDefault="008B28E4" w:rsidP="008B28E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</w:rPr>
            </w:pPr>
            <w:r w:rsidRPr="003E40F9">
              <w:rPr>
                <w:rFonts w:ascii="Comic Sans MS" w:hAnsi="Comic Sans MS"/>
              </w:rPr>
              <w:t xml:space="preserve">You could take a look at these videos for more information: </w:t>
            </w:r>
          </w:p>
          <w:p w14:paraId="3CD9954A" w14:textId="77777777" w:rsidR="008B28E4" w:rsidRPr="003E40F9" w:rsidRDefault="008B28E4" w:rsidP="008B28E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</w:rPr>
            </w:pPr>
            <w:r w:rsidRPr="000604E8">
              <w:rPr>
                <w:rFonts w:ascii="Comic Sans MS" w:hAnsi="Comic Sans MS"/>
                <w:sz w:val="22"/>
                <w:szCs w:val="20"/>
              </w:rPr>
              <w:t xml:space="preserve">This week’s </w:t>
            </w:r>
            <w:r w:rsidRPr="003E40F9">
              <w:rPr>
                <w:rFonts w:ascii="Comic Sans MS" w:hAnsi="Comic Sans MS"/>
                <w:sz w:val="22"/>
                <w:szCs w:val="20"/>
              </w:rPr>
              <w:t xml:space="preserve">news story: </w:t>
            </w:r>
            <w:hyperlink r:id="rId14" w:history="1">
              <w:r w:rsidRPr="003E40F9">
                <w:rPr>
                  <w:rStyle w:val="Hyperlink"/>
                  <w:rFonts w:ascii="Comic Sans MS" w:hAnsi="Comic Sans MS"/>
                </w:rPr>
                <w:t>bit.ly/2y1ckus</w:t>
              </w:r>
            </w:hyperlink>
          </w:p>
          <w:p w14:paraId="024117DF" w14:textId="77777777" w:rsidR="008B28E4" w:rsidRPr="003E40F9" w:rsidRDefault="008B28E4" w:rsidP="008B28E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22"/>
                <w:szCs w:val="20"/>
              </w:rPr>
            </w:pPr>
            <w:r w:rsidRPr="003E40F9">
              <w:rPr>
                <w:rFonts w:ascii="Comic Sans MS" w:hAnsi="Comic Sans MS"/>
                <w:sz w:val="22"/>
                <w:szCs w:val="20"/>
              </w:rPr>
              <w:t xml:space="preserve">Cities in Lockdown: </w:t>
            </w:r>
            <w:hyperlink r:id="rId15" w:history="1">
              <w:r w:rsidRPr="003E40F9">
                <w:rPr>
                  <w:rStyle w:val="Hyperlink"/>
                  <w:rFonts w:ascii="Comic Sans MS" w:hAnsi="Comic Sans MS"/>
                </w:rPr>
                <w:t>bit.ly/3c2CCey</w:t>
              </w:r>
            </w:hyperlink>
            <w:r w:rsidRPr="003E40F9">
              <w:rPr>
                <w:rFonts w:ascii="Comic Sans MS" w:hAnsi="Comic Sans MS"/>
              </w:rPr>
              <w:t xml:space="preserve"> </w:t>
            </w:r>
          </w:p>
          <w:p w14:paraId="163D6D47" w14:textId="77777777" w:rsidR="008B28E4" w:rsidRPr="003E40F9" w:rsidRDefault="008B28E4" w:rsidP="008B28E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22"/>
                <w:szCs w:val="20"/>
              </w:rPr>
            </w:pPr>
            <w:r w:rsidRPr="003E40F9">
              <w:rPr>
                <w:rFonts w:ascii="Comic Sans MS" w:hAnsi="Comic Sans MS"/>
                <w:sz w:val="22"/>
                <w:szCs w:val="20"/>
              </w:rPr>
              <w:t xml:space="preserve">Virtual Assembly: </w:t>
            </w:r>
            <w:hyperlink r:id="rId16" w:history="1">
              <w:r w:rsidRPr="003E40F9">
                <w:rPr>
                  <w:rStyle w:val="Hyperlink"/>
                  <w:rFonts w:ascii="Comic Sans MS" w:hAnsi="Comic Sans MS"/>
                  <w:sz w:val="22"/>
                  <w:szCs w:val="20"/>
                </w:rPr>
                <w:t>vimeo.com/channels/</w:t>
              </w:r>
              <w:proofErr w:type="spellStart"/>
              <w:r w:rsidRPr="003E40F9">
                <w:rPr>
                  <w:rStyle w:val="Hyperlink"/>
                  <w:rFonts w:ascii="Comic Sans MS" w:hAnsi="Comic Sans MS"/>
                  <w:sz w:val="22"/>
                  <w:szCs w:val="20"/>
                </w:rPr>
                <w:t>picturenews</w:t>
              </w:r>
              <w:proofErr w:type="spellEnd"/>
            </w:hyperlink>
            <w:r w:rsidRPr="003E40F9">
              <w:rPr>
                <w:rFonts w:ascii="Comic Sans MS" w:hAnsi="Comic Sans MS"/>
                <w:sz w:val="22"/>
                <w:szCs w:val="20"/>
              </w:rPr>
              <w:t xml:space="preserve"> </w:t>
            </w:r>
          </w:p>
          <w:p w14:paraId="0D1DA9E3" w14:textId="4D95F72A" w:rsidR="008B28E4" w:rsidRPr="002A17D3" w:rsidRDefault="008B28E4" w:rsidP="008B28E4">
            <w:pPr>
              <w:rPr>
                <w:rFonts w:ascii="Comic Sans MS" w:hAnsi="Comic Sans MS"/>
                <w:sz w:val="24"/>
              </w:rPr>
            </w:pPr>
            <w:r w:rsidRPr="003E40F9">
              <w:rPr>
                <w:rFonts w:ascii="Comic Sans MS" w:hAnsi="Comic Sans MS"/>
                <w:sz w:val="24"/>
              </w:rPr>
              <w:t>Choose and complete one of the</w:t>
            </w:r>
            <w:r w:rsidRPr="005C1B21">
              <w:rPr>
                <w:rFonts w:ascii="Comic Sans MS" w:hAnsi="Comic Sans MS"/>
                <w:sz w:val="24"/>
              </w:rPr>
              <w:t xml:space="preserve"> ‘Learning from Home’ activities based on this story.</w:t>
            </w:r>
          </w:p>
        </w:tc>
      </w:tr>
    </w:tbl>
    <w:p w14:paraId="3173B178" w14:textId="77777777" w:rsidR="00EC481A" w:rsidRDefault="00EC481A" w:rsidP="00EC481A"/>
    <w:p w14:paraId="3E6C0DE7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81A"/>
    <w:rsid w:val="000637E8"/>
    <w:rsid w:val="000E3FED"/>
    <w:rsid w:val="002A4B50"/>
    <w:rsid w:val="002F231C"/>
    <w:rsid w:val="00376BFA"/>
    <w:rsid w:val="003A52CA"/>
    <w:rsid w:val="00400F54"/>
    <w:rsid w:val="004D3B4D"/>
    <w:rsid w:val="0067171C"/>
    <w:rsid w:val="006A0AB2"/>
    <w:rsid w:val="00897C30"/>
    <w:rsid w:val="008B28E4"/>
    <w:rsid w:val="009706FA"/>
    <w:rsid w:val="00A75AF3"/>
    <w:rsid w:val="00EC481A"/>
    <w:rsid w:val="00F24C7F"/>
    <w:rsid w:val="00FD6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FD468"/>
  <w15:docId w15:val="{ECA50909-50F2-4B0F-AA7C-0E0FD6EDE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28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E3FE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A4B5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28E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nhs.uk/10-minute-shake-up/shake-ups/jungle-jig-with-nala-and-simb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vimeo.com/channels/picturenews" TargetMode="Externa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11" Type="http://schemas.openxmlformats.org/officeDocument/2006/relationships/hyperlink" Target="https://www.nhs.uk/change4life/activities/indoor-activities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bit.ly/3c2CCey" TargetMode="External"/><Relationship Id="rId10" Type="http://schemas.openxmlformats.org/officeDocument/2006/relationships/hyperlink" Target="https://youtu.be/f3ViKy9d4N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https://bit.ly/2y1ck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AA74B22F</Template>
  <TotalTime>4</TotalTime>
  <Pages>2</Pages>
  <Words>461</Words>
  <Characters>2628</Characters>
  <Application>Microsoft Office Word</Application>
  <DocSecurity>0</DocSecurity>
  <Lines>21</Lines>
  <Paragraphs>6</Paragraphs>
  <ScaleCrop>false</ScaleCrop>
  <Company>NSF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CBranson</cp:lastModifiedBy>
  <cp:revision>3</cp:revision>
  <dcterms:created xsi:type="dcterms:W3CDTF">2020-04-17T13:21:00Z</dcterms:created>
  <dcterms:modified xsi:type="dcterms:W3CDTF">2020-04-19T11:48:00Z</dcterms:modified>
</cp:coreProperties>
</file>